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79EF4" w14:textId="77777777" w:rsidR="001A081A" w:rsidRPr="003F7187" w:rsidRDefault="00856021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F52BCFB" wp14:editId="1428A92D">
            <wp:simplePos x="0" y="0"/>
            <wp:positionH relativeFrom="column">
              <wp:align>center</wp:align>
            </wp:positionH>
            <wp:positionV relativeFrom="paragraph">
              <wp:posOffset>-441325</wp:posOffset>
            </wp:positionV>
            <wp:extent cx="5976620" cy="13405485"/>
            <wp:effectExtent l="0" t="0" r="0" b="0"/>
            <wp:wrapNone/>
            <wp:docPr id="29" name="Bild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15" t="1248" r="38988" b="2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134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9D1C0" w14:textId="77777777" w:rsidR="00C64BED" w:rsidRPr="00EF5AEF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0260AE29" w14:textId="77777777" w:rsidR="00C64BED" w:rsidRPr="00832B2B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520614AA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4E539952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82DCE47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04F84CA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55A5EAC2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592C0937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096A5CAC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5071F638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3EFFA3FA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0427B4B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4180E568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08ED95AF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D941851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5575A8AD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DD4D91B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099995A3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640E43DD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24E513A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618ECCAD" w14:textId="77777777" w:rsidR="00C64BED" w:rsidRDefault="00C64BED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3E4EE1F0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33E8CE6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41B05628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24E60716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27AAA691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58C4DEC4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3A2FA18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6E612BFB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20E11E0B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74A4829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7BF47A0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002BB359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278C184D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448D19F1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428FDDA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639F8316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974DC99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33FD238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27072E8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7EF4E979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14ADB3D5" w14:textId="77777777" w:rsidR="008E4760" w:rsidRDefault="008E4760" w:rsidP="00C64BED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</w:rPr>
      </w:pPr>
    </w:p>
    <w:p w14:paraId="66D8A301" w14:textId="77777777" w:rsidR="00D62C26" w:rsidRDefault="00D62C26">
      <w:pPr>
        <w:sectPr w:rsidR="00D62C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20"/>
        </w:sectPr>
      </w:pPr>
    </w:p>
    <w:p w14:paraId="1FF25926" w14:textId="77777777" w:rsidR="00D62C26" w:rsidRDefault="00D62C26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</w:pPr>
    </w:p>
    <w:sectPr w:rsidR="00D62C26">
      <w:headerReference w:type="default" r:id="rId14"/>
      <w:type w:val="continuous"/>
      <w:pgSz w:w="16840" w:h="23814" w:code="8"/>
      <w:pgMar w:top="851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4BED6" w14:textId="77777777" w:rsidR="00883B75" w:rsidRDefault="00883B75">
      <w:r>
        <w:separator/>
      </w:r>
    </w:p>
  </w:endnote>
  <w:endnote w:type="continuationSeparator" w:id="0">
    <w:p w14:paraId="665707F7" w14:textId="77777777" w:rsidR="00883B75" w:rsidRDefault="0088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7C59" w14:textId="77777777" w:rsidR="00FC1056" w:rsidRDefault="00FC10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37C08" w:rsidRPr="00883B75" w14:paraId="47192E6A" w14:textId="77777777" w:rsidTr="003A1F3B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BB219F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5B04B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B491DCA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F08A1A0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2D6FC3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2F255067" w14:textId="77777777" w:rsidR="00337C08" w:rsidRPr="00883B75" w:rsidRDefault="00856021" w:rsidP="00337C08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noProof/>
            </w:rPr>
            <w:drawing>
              <wp:inline distT="0" distB="0" distL="0" distR="0" wp14:anchorId="3E4419F1" wp14:editId="55A3F7A2">
                <wp:extent cx="1216025" cy="612775"/>
                <wp:effectExtent l="0" t="0" r="317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6025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458A3A9C" w14:textId="50894794" w:rsidR="00337C08" w:rsidRPr="00883B75" w:rsidRDefault="003A1F3B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62F75F8A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883B75">
            <w:rPr>
              <w:rFonts w:ascii="Calibri" w:hAnsi="Calibri" w:cs="Calibri"/>
              <w:b/>
            </w:rPr>
            <w:t>NR.0123</w:t>
          </w:r>
        </w:p>
      </w:tc>
    </w:tr>
    <w:tr w:rsidR="00337C08" w:rsidRPr="00883B75" w14:paraId="71D857D9" w14:textId="77777777" w:rsidTr="003A1F3B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C1666F6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278A5A9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782A60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FE6098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CC7825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6D29DD82" w14:textId="77777777" w:rsidR="00337C08" w:rsidRPr="00883B75" w:rsidRDefault="00337C08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7A23BBA9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47E330EA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337C08" w:rsidRPr="00883B75" w14:paraId="118DEF8A" w14:textId="77777777" w:rsidTr="00883B75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3AF0DAE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DAC8AC7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F54C179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8EF5E2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7B980C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484E000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8921918" w14:textId="77777777" w:rsidR="00337C08" w:rsidRPr="00883B75" w:rsidRDefault="00337C08" w:rsidP="003F718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883B75">
            <w:rPr>
              <w:rFonts w:ascii="Calibri" w:hAnsi="Calibri" w:cs="Calibri"/>
              <w:b/>
            </w:rPr>
            <w:t xml:space="preserve">HUVUDLEDNINGSSCHEMA </w:t>
          </w:r>
        </w:p>
        <w:p w14:paraId="17D9974C" w14:textId="77777777" w:rsidR="00337C08" w:rsidRPr="00883B75" w:rsidRDefault="00337C08" w:rsidP="003F7187">
          <w:pPr>
            <w:rPr>
              <w:rFonts w:ascii="Calibri" w:hAnsi="Calibri" w:cs="Calibri"/>
            </w:rPr>
          </w:pPr>
          <w:r w:rsidRPr="00883B75">
            <w:rPr>
              <w:rFonts w:ascii="Calibri" w:hAnsi="Calibri" w:cs="Calibri"/>
              <w:b/>
            </w:rPr>
            <w:t>ELKRAFT HUS A OCH B</w:t>
          </w:r>
        </w:p>
      </w:tc>
    </w:tr>
    <w:tr w:rsidR="00337C08" w:rsidRPr="00883B75" w14:paraId="53E20F22" w14:textId="77777777" w:rsidTr="00883B75">
      <w:trPr>
        <w:cantSplit/>
        <w:trHeight w:val="255"/>
      </w:trPr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D2B4C11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111CDDD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33137F23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E01321E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EEC588D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2C0E0725" w14:textId="77777777" w:rsidR="00337C08" w:rsidRPr="00883B75" w:rsidRDefault="00337C08" w:rsidP="00204194">
          <w:pPr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3134DBD4" w14:textId="77777777" w:rsidR="00337C08" w:rsidRPr="00883B75" w:rsidRDefault="00337C0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62C26" w:rsidRPr="00883B75" w14:paraId="3D20B120" w14:textId="77777777" w:rsidTr="00A63DCB">
      <w:trPr>
        <w:cantSplit/>
        <w:trHeight w:hRule="exact" w:val="120"/>
      </w:trPr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26B7142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0EE4A5A8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3345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4B3C5BE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FB5EE34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180152F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59B9932D" w14:textId="77777777" w:rsidR="00D62C26" w:rsidRPr="00883B75" w:rsidRDefault="00D62C26">
          <w:pPr>
            <w:rPr>
              <w:rFonts w:ascii="Calibri" w:hAnsi="Calibri" w:cs="Calibri"/>
            </w:rPr>
          </w:pPr>
          <w:r w:rsidRPr="00883B75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F4FFCCA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883B75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7AA1AA3F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883B75">
            <w:rPr>
              <w:rFonts w:ascii="Calibri" w:hAnsi="Calibri" w:cs="Calibri"/>
              <w:color w:val="000000"/>
              <w:sz w:val="12"/>
            </w:rPr>
            <w:t>RITN NR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70D1D10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62C26" w:rsidRPr="00883B75" w14:paraId="3B29ECD7" w14:textId="77777777" w:rsidTr="00A63DCB">
      <w:trPr>
        <w:cantSplit/>
      </w:trPr>
      <w:tc>
        <w:tcPr>
          <w:tcW w:w="624" w:type="dxa"/>
          <w:vAlign w:val="center"/>
        </w:tcPr>
        <w:p w14:paraId="2A37E8F3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883B75">
            <w:rPr>
              <w:rFonts w:ascii="Calibri" w:hAnsi="Calibri" w:cs="Calibri"/>
              <w:color w:val="000000"/>
              <w:sz w:val="18"/>
            </w:rPr>
            <w:t>REG</w:t>
          </w:r>
        </w:p>
      </w:tc>
      <w:tc>
        <w:tcPr>
          <w:tcW w:w="624" w:type="dxa"/>
          <w:vAlign w:val="center"/>
        </w:tcPr>
        <w:p w14:paraId="3DF08154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883B75">
            <w:rPr>
              <w:rFonts w:ascii="Calibri" w:hAnsi="Calibri" w:cs="Calibri"/>
              <w:color w:val="000000"/>
              <w:sz w:val="18"/>
            </w:rPr>
            <w:t>ANL</w:t>
          </w:r>
        </w:p>
      </w:tc>
      <w:tc>
        <w:tcPr>
          <w:tcW w:w="3345" w:type="dxa"/>
          <w:vAlign w:val="center"/>
        </w:tcPr>
        <w:p w14:paraId="4E9E3F31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883B75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vAlign w:val="center"/>
        </w:tcPr>
        <w:p w14:paraId="27EB262D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883B75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vAlign w:val="center"/>
        </w:tcPr>
        <w:p w14:paraId="03244AFE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883B75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225DA00F" w14:textId="7B118CD5" w:rsidR="009C6C03" w:rsidRPr="00883B75" w:rsidRDefault="003A1F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</w:t>
          </w:r>
          <w:r w:rsidR="00FC1056">
            <w:rPr>
              <w:rFonts w:ascii="Calibri" w:hAnsi="Calibri" w:cs="Calibri"/>
              <w:b/>
              <w:sz w:val="26"/>
              <w:lang w:val="de-DE"/>
            </w:rPr>
            <w:t>3</w:t>
          </w:r>
          <w:r>
            <w:rPr>
              <w:rFonts w:ascii="Calibri" w:hAnsi="Calibri" w:cs="Calibri"/>
              <w:b/>
              <w:sz w:val="26"/>
              <w:lang w:val="de-DE"/>
            </w:rPr>
            <w:t>-05-</w:t>
          </w:r>
          <w:r w:rsidR="00FC1056">
            <w:rPr>
              <w:rFonts w:ascii="Calibri" w:hAnsi="Calibri" w:cs="Calibri"/>
              <w:b/>
              <w:sz w:val="26"/>
              <w:lang w:val="de-DE"/>
            </w:rPr>
            <w:t>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7CD21240" w14:textId="0629CDAB" w:rsidR="00D62C26" w:rsidRPr="00883B75" w:rsidRDefault="003A1F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21317F0" w14:textId="77777777" w:rsidR="00D62C26" w:rsidRPr="00883B75" w:rsidRDefault="003F718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883B75">
            <w:rPr>
              <w:rStyle w:val="PageNumber"/>
              <w:rFonts w:ascii="Calibri" w:hAnsi="Calibri" w:cs="Calibri"/>
              <w:b/>
              <w:sz w:val="26"/>
            </w:rPr>
            <w:t>0123-E6</w:t>
          </w:r>
          <w:r w:rsidR="002731A6" w:rsidRPr="00883B75">
            <w:rPr>
              <w:rStyle w:val="PageNumber"/>
              <w:rFonts w:ascii="Calibri" w:hAnsi="Calibri" w:cs="Calibri"/>
              <w:b/>
              <w:sz w:val="26"/>
            </w:rPr>
            <w:t>0</w:t>
          </w:r>
          <w:r w:rsidR="00486FDB" w:rsidRPr="00883B75">
            <w:rPr>
              <w:rStyle w:val="PageNumber"/>
              <w:rFonts w:ascii="Calibri" w:hAnsi="Calibri" w:cs="Calibri"/>
              <w:b/>
              <w:sz w:val="26"/>
            </w:rPr>
            <w:t>-</w:t>
          </w:r>
          <w:r w:rsidRPr="00883B75">
            <w:rPr>
              <w:rStyle w:val="PageNumber"/>
              <w:rFonts w:ascii="Calibri" w:hAnsi="Calibri" w:cs="Calibri"/>
              <w:b/>
              <w:sz w:val="26"/>
            </w:rPr>
            <w:t>AB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518A213C" w14:textId="77777777" w:rsidR="00D62C26" w:rsidRPr="00883B75" w:rsidRDefault="00D62C2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</w:rPr>
          </w:pPr>
          <w:r w:rsidRPr="00883B75">
            <w:rPr>
              <w:rStyle w:val="PageNumber"/>
              <w:rFonts w:ascii="Calibri" w:hAnsi="Calibri" w:cs="Calibri"/>
              <w:b/>
              <w:sz w:val="26"/>
            </w:rPr>
            <w:fldChar w:fldCharType="begin"/>
          </w:r>
          <w:r w:rsidRPr="00883B75">
            <w:rPr>
              <w:rStyle w:val="PageNumber"/>
              <w:rFonts w:ascii="Calibri" w:hAnsi="Calibri" w:cs="Calibri"/>
              <w:b/>
              <w:sz w:val="26"/>
            </w:rPr>
            <w:instrText xml:space="preserve"> PAGE </w:instrText>
          </w:r>
          <w:r w:rsidRPr="00883B75">
            <w:rPr>
              <w:rStyle w:val="PageNumber"/>
              <w:rFonts w:ascii="Calibri" w:hAnsi="Calibri" w:cs="Calibri"/>
              <w:b/>
              <w:sz w:val="26"/>
            </w:rPr>
            <w:fldChar w:fldCharType="separate"/>
          </w:r>
          <w:r w:rsidR="00856021">
            <w:rPr>
              <w:rStyle w:val="PageNumber"/>
              <w:rFonts w:ascii="Calibri" w:hAnsi="Calibri" w:cs="Calibri"/>
              <w:b/>
              <w:noProof/>
              <w:sz w:val="26"/>
            </w:rPr>
            <w:t>1</w:t>
          </w:r>
          <w:r w:rsidRPr="00883B75">
            <w:rPr>
              <w:rStyle w:val="PageNumber"/>
              <w:rFonts w:ascii="Calibri" w:hAnsi="Calibri" w:cs="Calibri"/>
              <w:b/>
              <w:sz w:val="26"/>
            </w:rPr>
            <w:fldChar w:fldCharType="end"/>
          </w:r>
          <w:r w:rsidRPr="00883B75">
            <w:rPr>
              <w:rStyle w:val="PageNumber"/>
              <w:rFonts w:ascii="Calibri" w:hAnsi="Calibri" w:cs="Calibri"/>
              <w:b/>
              <w:sz w:val="26"/>
            </w:rPr>
            <w:t>(</w:t>
          </w:r>
          <w:r w:rsidRPr="00883B75">
            <w:rPr>
              <w:rStyle w:val="PageNumber"/>
              <w:rFonts w:ascii="Calibri" w:hAnsi="Calibri" w:cs="Calibri"/>
              <w:b/>
            </w:rPr>
            <w:fldChar w:fldCharType="begin"/>
          </w:r>
          <w:r w:rsidRPr="00883B75">
            <w:rPr>
              <w:rStyle w:val="PageNumber"/>
              <w:rFonts w:ascii="Calibri" w:hAnsi="Calibri" w:cs="Calibri"/>
              <w:b/>
            </w:rPr>
            <w:instrText xml:space="preserve"> NUMPAGES </w:instrText>
          </w:r>
          <w:r w:rsidRPr="00883B75">
            <w:rPr>
              <w:rStyle w:val="PageNumber"/>
              <w:rFonts w:ascii="Calibri" w:hAnsi="Calibri" w:cs="Calibri"/>
              <w:b/>
            </w:rPr>
            <w:fldChar w:fldCharType="separate"/>
          </w:r>
          <w:r w:rsidR="00856021">
            <w:rPr>
              <w:rStyle w:val="PageNumber"/>
              <w:rFonts w:ascii="Calibri" w:hAnsi="Calibri" w:cs="Calibri"/>
              <w:b/>
              <w:noProof/>
            </w:rPr>
            <w:t>1</w:t>
          </w:r>
          <w:r w:rsidRPr="00883B75">
            <w:rPr>
              <w:rStyle w:val="PageNumber"/>
              <w:rFonts w:ascii="Calibri" w:hAnsi="Calibri" w:cs="Calibri"/>
              <w:b/>
            </w:rPr>
            <w:fldChar w:fldCharType="end"/>
          </w:r>
          <w:r w:rsidRPr="00883B75">
            <w:rPr>
              <w:rStyle w:val="PageNumber"/>
              <w:rFonts w:ascii="Calibri" w:hAnsi="Calibri" w:cs="Calibri"/>
              <w:b/>
              <w:sz w:val="26"/>
            </w:rPr>
            <w:t>)</w:t>
          </w:r>
        </w:p>
      </w:tc>
    </w:tr>
  </w:tbl>
  <w:p w14:paraId="526FB91D" w14:textId="77777777" w:rsidR="00D62C26" w:rsidRDefault="00D62C26">
    <w:pPr>
      <w:pStyle w:val="Footer"/>
      <w:rPr>
        <w:rStyle w:val="PageNumber"/>
        <w:sz w:val="2"/>
      </w:rPr>
    </w:pPr>
  </w:p>
  <w:p w14:paraId="231D728A" w14:textId="77777777" w:rsidR="00D62C26" w:rsidRDefault="00D62C26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7843" w14:textId="77777777" w:rsidR="00FC1056" w:rsidRDefault="00FC10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DB77" w14:textId="77777777" w:rsidR="00883B75" w:rsidRDefault="00883B75">
      <w:r>
        <w:separator/>
      </w:r>
    </w:p>
  </w:footnote>
  <w:footnote w:type="continuationSeparator" w:id="0">
    <w:p w14:paraId="276FA4C4" w14:textId="77777777" w:rsidR="00883B75" w:rsidRDefault="00883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73F4" w14:textId="77777777" w:rsidR="00FC1056" w:rsidRDefault="00FC10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D552" w14:textId="77777777" w:rsidR="00FC1056" w:rsidRDefault="00FC10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55CA" w14:textId="77777777" w:rsidR="00FC1056" w:rsidRDefault="00FC10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838F5" w14:textId="77777777" w:rsidR="00D62C26" w:rsidRDefault="00D62C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3C12C2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31435504">
    <w:abstractNumId w:val="3"/>
  </w:num>
  <w:num w:numId="2" w16cid:durableId="86315432">
    <w:abstractNumId w:val="0"/>
  </w:num>
  <w:num w:numId="3" w16cid:durableId="1798642434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429348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5BA3"/>
    <w:rsid w:val="000176C1"/>
    <w:rsid w:val="000360E8"/>
    <w:rsid w:val="00045507"/>
    <w:rsid w:val="00061D66"/>
    <w:rsid w:val="00094769"/>
    <w:rsid w:val="00096D55"/>
    <w:rsid w:val="000C31B2"/>
    <w:rsid w:val="000D25E1"/>
    <w:rsid w:val="000E6B64"/>
    <w:rsid w:val="00102527"/>
    <w:rsid w:val="00127601"/>
    <w:rsid w:val="00132321"/>
    <w:rsid w:val="001433C6"/>
    <w:rsid w:val="0014574F"/>
    <w:rsid w:val="00160A56"/>
    <w:rsid w:val="00183274"/>
    <w:rsid w:val="00184B9A"/>
    <w:rsid w:val="00196F07"/>
    <w:rsid w:val="001A081A"/>
    <w:rsid w:val="001B3CCD"/>
    <w:rsid w:val="00204194"/>
    <w:rsid w:val="002731A6"/>
    <w:rsid w:val="002804A8"/>
    <w:rsid w:val="002853A0"/>
    <w:rsid w:val="002A4971"/>
    <w:rsid w:val="002A5877"/>
    <w:rsid w:val="002D4828"/>
    <w:rsid w:val="002E4A4D"/>
    <w:rsid w:val="002E7B6D"/>
    <w:rsid w:val="002F5AD2"/>
    <w:rsid w:val="00302F97"/>
    <w:rsid w:val="00325E1F"/>
    <w:rsid w:val="00337C08"/>
    <w:rsid w:val="003442EA"/>
    <w:rsid w:val="003449D7"/>
    <w:rsid w:val="00355BD2"/>
    <w:rsid w:val="003A07FE"/>
    <w:rsid w:val="003A1F3B"/>
    <w:rsid w:val="003A3978"/>
    <w:rsid w:val="003D203C"/>
    <w:rsid w:val="003D3ECC"/>
    <w:rsid w:val="003E3AAC"/>
    <w:rsid w:val="003F5C3A"/>
    <w:rsid w:val="003F7187"/>
    <w:rsid w:val="00425BF4"/>
    <w:rsid w:val="00435821"/>
    <w:rsid w:val="0046031D"/>
    <w:rsid w:val="00486FDB"/>
    <w:rsid w:val="004878CC"/>
    <w:rsid w:val="004C4E51"/>
    <w:rsid w:val="004E6B5C"/>
    <w:rsid w:val="00504AC5"/>
    <w:rsid w:val="00532643"/>
    <w:rsid w:val="00550A8A"/>
    <w:rsid w:val="005749A6"/>
    <w:rsid w:val="005B4673"/>
    <w:rsid w:val="005C5623"/>
    <w:rsid w:val="0062352E"/>
    <w:rsid w:val="00636585"/>
    <w:rsid w:val="0065100D"/>
    <w:rsid w:val="00653D2A"/>
    <w:rsid w:val="00682946"/>
    <w:rsid w:val="006A5251"/>
    <w:rsid w:val="006A5F04"/>
    <w:rsid w:val="006B0A42"/>
    <w:rsid w:val="006B3125"/>
    <w:rsid w:val="006E29B1"/>
    <w:rsid w:val="006E636D"/>
    <w:rsid w:val="007020E3"/>
    <w:rsid w:val="00704407"/>
    <w:rsid w:val="00717B94"/>
    <w:rsid w:val="00743291"/>
    <w:rsid w:val="00747AF0"/>
    <w:rsid w:val="00755011"/>
    <w:rsid w:val="00767716"/>
    <w:rsid w:val="00795417"/>
    <w:rsid w:val="007A3F80"/>
    <w:rsid w:val="007E2506"/>
    <w:rsid w:val="007F60E7"/>
    <w:rsid w:val="00832B2B"/>
    <w:rsid w:val="00842013"/>
    <w:rsid w:val="00856021"/>
    <w:rsid w:val="00883B75"/>
    <w:rsid w:val="0089017A"/>
    <w:rsid w:val="008E4760"/>
    <w:rsid w:val="0092489F"/>
    <w:rsid w:val="00925ADE"/>
    <w:rsid w:val="00953B22"/>
    <w:rsid w:val="00964ADA"/>
    <w:rsid w:val="009658AB"/>
    <w:rsid w:val="009C6C03"/>
    <w:rsid w:val="009D2577"/>
    <w:rsid w:val="00A1599E"/>
    <w:rsid w:val="00A41A07"/>
    <w:rsid w:val="00A44CBE"/>
    <w:rsid w:val="00A477F0"/>
    <w:rsid w:val="00A5277B"/>
    <w:rsid w:val="00A56AB4"/>
    <w:rsid w:val="00A63CD9"/>
    <w:rsid w:val="00A63DCB"/>
    <w:rsid w:val="00AA441B"/>
    <w:rsid w:val="00AC7AD0"/>
    <w:rsid w:val="00AD35B5"/>
    <w:rsid w:val="00AE26DF"/>
    <w:rsid w:val="00AF03B8"/>
    <w:rsid w:val="00B30DED"/>
    <w:rsid w:val="00B37C97"/>
    <w:rsid w:val="00B777E3"/>
    <w:rsid w:val="00B82BC1"/>
    <w:rsid w:val="00B84432"/>
    <w:rsid w:val="00BC23E2"/>
    <w:rsid w:val="00BD2AD9"/>
    <w:rsid w:val="00BE2926"/>
    <w:rsid w:val="00BF0A81"/>
    <w:rsid w:val="00C03185"/>
    <w:rsid w:val="00C124F4"/>
    <w:rsid w:val="00C21971"/>
    <w:rsid w:val="00C26E68"/>
    <w:rsid w:val="00C32354"/>
    <w:rsid w:val="00C36B3C"/>
    <w:rsid w:val="00C426C5"/>
    <w:rsid w:val="00C61196"/>
    <w:rsid w:val="00C64BED"/>
    <w:rsid w:val="00C70387"/>
    <w:rsid w:val="00C72267"/>
    <w:rsid w:val="00C9005C"/>
    <w:rsid w:val="00CA0474"/>
    <w:rsid w:val="00CA78F2"/>
    <w:rsid w:val="00CC5853"/>
    <w:rsid w:val="00CF040A"/>
    <w:rsid w:val="00D03850"/>
    <w:rsid w:val="00D03E78"/>
    <w:rsid w:val="00D322DB"/>
    <w:rsid w:val="00D35AC2"/>
    <w:rsid w:val="00D60D2A"/>
    <w:rsid w:val="00D62C26"/>
    <w:rsid w:val="00D6316F"/>
    <w:rsid w:val="00D64C6C"/>
    <w:rsid w:val="00D87B7A"/>
    <w:rsid w:val="00D91CF6"/>
    <w:rsid w:val="00D939BB"/>
    <w:rsid w:val="00E1586F"/>
    <w:rsid w:val="00E354DD"/>
    <w:rsid w:val="00E47351"/>
    <w:rsid w:val="00E50952"/>
    <w:rsid w:val="00E6210D"/>
    <w:rsid w:val="00E92ABE"/>
    <w:rsid w:val="00EC5974"/>
    <w:rsid w:val="00EE3B28"/>
    <w:rsid w:val="00EE5E4E"/>
    <w:rsid w:val="00EF5AEF"/>
    <w:rsid w:val="00F0472C"/>
    <w:rsid w:val="00F116D9"/>
    <w:rsid w:val="00F16899"/>
    <w:rsid w:val="00F21232"/>
    <w:rsid w:val="00F25090"/>
    <w:rsid w:val="00F32EBA"/>
    <w:rsid w:val="00F53E4B"/>
    <w:rsid w:val="00F8603E"/>
    <w:rsid w:val="00FC1056"/>
    <w:rsid w:val="00FD581D"/>
    <w:rsid w:val="00FF24DD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13387AE"/>
  <w15:docId w15:val="{57AC8C34-532D-4BE3-9C6B-00F61420D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Huvudledningsschema</vt:lpstr>
    </vt:vector>
  </TitlesOfParts>
  <Company>Volvo IT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Huvudledningsschema</dc:title>
  <dc:creator>tobias.jonson@sisab.se</dc:creator>
  <cp:keywords>Referens;Exempelskolan</cp:keywords>
  <cp:lastModifiedBy>André Aspegren Sjölander</cp:lastModifiedBy>
  <cp:revision>5</cp:revision>
  <cp:lastPrinted>2021-05-02T17:55:00Z</cp:lastPrinted>
  <dcterms:created xsi:type="dcterms:W3CDTF">2015-10-09T10:44:00Z</dcterms:created>
  <dcterms:modified xsi:type="dcterms:W3CDTF">2023-05-05T08:18:00Z</dcterms:modified>
</cp:coreProperties>
</file>